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92B71">
        <w:rPr>
          <w:rFonts w:cs="Arial"/>
          <w:b/>
          <w:caps/>
          <w:sz w:val="28"/>
          <w:szCs w:val="28"/>
        </w:rPr>
        <w:t>154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22F01" w:rsidRDefault="00622F01" w:rsidP="00622F01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622F01" w:rsidRDefault="00622F01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09F" w:rsidRDefault="0007509F">
      <w:r>
        <w:separator/>
      </w:r>
    </w:p>
  </w:endnote>
  <w:endnote w:type="continuationSeparator" w:id="0">
    <w:p w:rsidR="0007509F" w:rsidRDefault="0007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09F" w:rsidRDefault="0007509F">
      <w:r>
        <w:separator/>
      </w:r>
    </w:p>
  </w:footnote>
  <w:footnote w:type="continuationSeparator" w:id="0">
    <w:p w:rsidR="0007509F" w:rsidRDefault="00075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92B71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7509F"/>
    <w:rsid w:val="00090D24"/>
    <w:rsid w:val="00094490"/>
    <w:rsid w:val="000958D5"/>
    <w:rsid w:val="00097CAE"/>
    <w:rsid w:val="000C31C2"/>
    <w:rsid w:val="000C5C83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B60CB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2543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2F01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121F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46659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3F2F"/>
    <w:rsid w:val="00AD6B47"/>
    <w:rsid w:val="00AF008E"/>
    <w:rsid w:val="00B10E9F"/>
    <w:rsid w:val="00B5267F"/>
    <w:rsid w:val="00B53894"/>
    <w:rsid w:val="00B57E0F"/>
    <w:rsid w:val="00B61EB9"/>
    <w:rsid w:val="00B75CEF"/>
    <w:rsid w:val="00B87C49"/>
    <w:rsid w:val="00B92B71"/>
    <w:rsid w:val="00BA1565"/>
    <w:rsid w:val="00BB3F3E"/>
    <w:rsid w:val="00BC44DF"/>
    <w:rsid w:val="00BD1F36"/>
    <w:rsid w:val="00BD3C47"/>
    <w:rsid w:val="00BE1B39"/>
    <w:rsid w:val="00BF2545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109B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46E8-F48A-4E68-BC25-926E3179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2021-05-31T13:18:00Z</cp:lastPrinted>
  <dcterms:created xsi:type="dcterms:W3CDTF">2021-05-31T13:18:00Z</dcterms:created>
  <dcterms:modified xsi:type="dcterms:W3CDTF">2021-06-02T14:25:00Z</dcterms:modified>
</cp:coreProperties>
</file>